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A4" w:rsidRPr="00055C0C" w:rsidRDefault="00E022A4" w:rsidP="003336F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055C0C">
        <w:rPr>
          <w:rFonts w:ascii="Times New Roman" w:hAnsi="Times New Roman" w:cs="Times New Roman"/>
          <w:sz w:val="28"/>
          <w:szCs w:val="28"/>
        </w:rPr>
        <w:t>Рейтинг</w:t>
      </w:r>
    </w:p>
    <w:p w:rsidR="00E022A4" w:rsidRPr="00055C0C" w:rsidRDefault="00E022A4" w:rsidP="003336F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055C0C">
        <w:rPr>
          <w:rFonts w:ascii="Times New Roman" w:hAnsi="Times New Roman" w:cs="Times New Roman"/>
          <w:sz w:val="28"/>
          <w:szCs w:val="28"/>
        </w:rPr>
        <w:t>итоговых показателей по результатам деятельности образовательных учреждений</w:t>
      </w:r>
    </w:p>
    <w:p w:rsidR="00E022A4" w:rsidRPr="00055C0C" w:rsidRDefault="00E022A4" w:rsidP="003336F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55C0C">
        <w:rPr>
          <w:rFonts w:ascii="Times New Roman" w:hAnsi="Times New Roman" w:cs="Times New Roman"/>
          <w:sz w:val="28"/>
          <w:szCs w:val="28"/>
        </w:rPr>
        <w:t xml:space="preserve"> 2009-2010 учебном году</w:t>
      </w:r>
    </w:p>
    <w:p w:rsidR="00E022A4" w:rsidRDefault="00E022A4" w:rsidP="00C370B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055C0C">
        <w:rPr>
          <w:rFonts w:ascii="Times New Roman" w:hAnsi="Times New Roman" w:cs="Times New Roman"/>
          <w:b/>
          <w:bCs/>
          <w:sz w:val="28"/>
          <w:szCs w:val="28"/>
        </w:rPr>
        <w:t>номинация «Одаренные дети»</w:t>
      </w:r>
    </w:p>
    <w:p w:rsidR="00E022A4" w:rsidRPr="00055C0C" w:rsidRDefault="00E022A4" w:rsidP="003336FE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22A4" w:rsidRDefault="00E022A4" w:rsidP="00D66820">
      <w:pPr>
        <w:pStyle w:val="NoSpacing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1.</w:t>
      </w:r>
    </w:p>
    <w:p w:rsidR="00E022A4" w:rsidRDefault="00E022A4" w:rsidP="00D66820">
      <w:pPr>
        <w:pStyle w:val="NoSpacing"/>
        <w:jc w:val="right"/>
        <w:rPr>
          <w:rFonts w:ascii="Times New Roman" w:hAnsi="Times New Roman" w:cs="Times New Roman"/>
        </w:rPr>
      </w:pPr>
    </w:p>
    <w:tbl>
      <w:tblPr>
        <w:tblW w:w="148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1859"/>
        <w:gridCol w:w="1103"/>
        <w:gridCol w:w="1080"/>
        <w:gridCol w:w="1535"/>
        <w:gridCol w:w="969"/>
        <w:gridCol w:w="1206"/>
        <w:gridCol w:w="1206"/>
        <w:gridCol w:w="1024"/>
        <w:gridCol w:w="1440"/>
        <w:gridCol w:w="720"/>
        <w:gridCol w:w="720"/>
        <w:gridCol w:w="720"/>
        <w:gridCol w:w="720"/>
      </w:tblGrid>
      <w:tr w:rsidR="00E022A4" w:rsidRPr="009F4898">
        <w:tc>
          <w:tcPr>
            <w:tcW w:w="566" w:type="dxa"/>
          </w:tcPr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1859" w:type="dxa"/>
          </w:tcPr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Название ОУ</w:t>
            </w:r>
          </w:p>
        </w:tc>
        <w:tc>
          <w:tcPr>
            <w:tcW w:w="1103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 </w:t>
            </w:r>
          </w:p>
        </w:tc>
        <w:tc>
          <w:tcPr>
            <w:tcW w:w="108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учащихся  7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-11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участвующих  в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муниципальном этапе олимпиады</w:t>
            </w:r>
          </w:p>
        </w:tc>
        <w:tc>
          <w:tcPr>
            <w:tcW w:w="1535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Доля обучающихс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я, участвующих в муниципальном этапе олимпиады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% )</w:t>
            </w:r>
          </w:p>
        </w:tc>
        <w:tc>
          <w:tcPr>
            <w:tcW w:w="969" w:type="dxa"/>
          </w:tcPr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победителей</w:t>
            </w:r>
          </w:p>
        </w:tc>
        <w:tc>
          <w:tcPr>
            <w:tcW w:w="1206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призеров</w:t>
            </w:r>
          </w:p>
        </w:tc>
        <w:tc>
          <w:tcPr>
            <w:tcW w:w="1206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призовых мест</w:t>
            </w:r>
          </w:p>
        </w:tc>
        <w:tc>
          <w:tcPr>
            <w:tcW w:w="1024" w:type="dxa"/>
          </w:tcPr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440" w:type="dxa"/>
          </w:tcPr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Доля обучающихся,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участвующих в региональном этапе олимпиады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(колич / %)</w:t>
            </w:r>
          </w:p>
        </w:tc>
        <w:tc>
          <w:tcPr>
            <w:tcW w:w="72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призеров</w:t>
            </w:r>
          </w:p>
        </w:tc>
        <w:tc>
          <w:tcPr>
            <w:tcW w:w="72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72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мест</w:t>
            </w:r>
          </w:p>
        </w:tc>
        <w:tc>
          <w:tcPr>
            <w:tcW w:w="72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рейтинг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СОШ с УИОП г.Грайворона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024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14 / 63,6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3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СОШ им.В.Г.Шухова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024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10/ 25,6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Головчинская СОШ с УИОП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6/ 37,5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Безыменская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Гора-Подольская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1/ 50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Дорогощанская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12 / 80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Козинская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Ив-Лисичанская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1/ 50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М-Орловская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Почаевская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 /100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Смородинская СОШ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 /66,7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Горьковская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Дунайская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52.2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Добросельская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Замостянская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1-Новостроевская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7D3296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Косиловская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1/ 100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" w:type="dxa"/>
          </w:tcPr>
          <w:p w:rsidR="00E022A4" w:rsidRPr="0098741A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022A4" w:rsidRPr="00F71B75"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5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Порозовская ООШ</w:t>
            </w:r>
          </w:p>
        </w:tc>
        <w:tc>
          <w:tcPr>
            <w:tcW w:w="1103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5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69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44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1B7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Pr="00F71B75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022A4" w:rsidRPr="00D66820" w:rsidRDefault="00E022A4" w:rsidP="00055C0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66820">
        <w:rPr>
          <w:rFonts w:ascii="Times New Roman" w:hAnsi="Times New Roman" w:cs="Times New Roman"/>
          <w:b/>
          <w:bCs/>
          <w:sz w:val="24"/>
          <w:szCs w:val="24"/>
        </w:rPr>
        <w:t>Результаты участия в научно-исследовательских конференциях (без учета заочного участия)</w:t>
      </w:r>
    </w:p>
    <w:p w:rsidR="00E022A4" w:rsidRDefault="00E022A4" w:rsidP="003336FE">
      <w:pPr>
        <w:pStyle w:val="NoSpacing"/>
        <w:ind w:left="7788"/>
        <w:jc w:val="center"/>
        <w:rPr>
          <w:rFonts w:ascii="Times New Roman" w:hAnsi="Times New Roman" w:cs="Times New Roman"/>
        </w:rPr>
      </w:pPr>
    </w:p>
    <w:p w:rsidR="00E022A4" w:rsidRDefault="00E022A4" w:rsidP="003336FE">
      <w:pPr>
        <w:pStyle w:val="NoSpacing"/>
        <w:ind w:left="77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2.</w:t>
      </w:r>
    </w:p>
    <w:p w:rsidR="00E022A4" w:rsidRDefault="00E022A4" w:rsidP="00D66820">
      <w:pPr>
        <w:pStyle w:val="NoSpacing"/>
        <w:ind w:left="7788"/>
        <w:rPr>
          <w:rFonts w:ascii="Times New Roman" w:hAnsi="Times New Roman" w:cs="Times New Roman"/>
        </w:rPr>
      </w:pPr>
    </w:p>
    <w:p w:rsidR="00E022A4" w:rsidRDefault="00E022A4" w:rsidP="003336FE">
      <w:pPr>
        <w:pStyle w:val="NoSpacing"/>
        <w:ind w:left="7788"/>
        <w:jc w:val="center"/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1703"/>
        <w:gridCol w:w="899"/>
        <w:gridCol w:w="1080"/>
        <w:gridCol w:w="1080"/>
        <w:gridCol w:w="1080"/>
        <w:gridCol w:w="1260"/>
        <w:gridCol w:w="900"/>
        <w:gridCol w:w="1260"/>
        <w:gridCol w:w="1080"/>
        <w:gridCol w:w="1260"/>
        <w:gridCol w:w="1080"/>
        <w:gridCol w:w="1080"/>
        <w:gridCol w:w="1080"/>
      </w:tblGrid>
      <w:tr w:rsidR="00E022A4" w:rsidRPr="009F4898">
        <w:trPr>
          <w:trHeight w:val="2406"/>
        </w:trPr>
        <w:tc>
          <w:tcPr>
            <w:tcW w:w="566" w:type="dxa"/>
          </w:tcPr>
          <w:p w:rsidR="00E022A4" w:rsidRPr="009F4898" w:rsidRDefault="00E022A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22A4" w:rsidRPr="009F4898" w:rsidRDefault="00E022A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1703" w:type="dxa"/>
          </w:tcPr>
          <w:p w:rsidR="00E022A4" w:rsidRPr="009F4898" w:rsidRDefault="00E022A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Название ОУ</w:t>
            </w:r>
          </w:p>
        </w:tc>
        <w:tc>
          <w:tcPr>
            <w:tcW w:w="899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 xml:space="preserve">Всего учащихся  2-11 классов  </w:t>
            </w:r>
          </w:p>
        </w:tc>
        <w:tc>
          <w:tcPr>
            <w:tcW w:w="108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муниципальном уровне</w:t>
            </w:r>
          </w:p>
          <w:p w:rsidR="00E022A4" w:rsidRPr="009F4898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(Колич 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A4" w:rsidRPr="001C0D23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призовых мест</w:t>
            </w:r>
          </w:p>
        </w:tc>
        <w:tc>
          <w:tcPr>
            <w:tcW w:w="1080" w:type="dxa"/>
          </w:tcPr>
          <w:p w:rsidR="00E022A4" w:rsidRPr="0072548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4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Рейтинг</w:t>
            </w:r>
          </w:p>
        </w:tc>
        <w:tc>
          <w:tcPr>
            <w:tcW w:w="126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A4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региональном уровне</w:t>
            </w:r>
          </w:p>
          <w:p w:rsidR="00E022A4" w:rsidRPr="009F4898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(Колич 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E022A4" w:rsidRPr="001C0D23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призовых мест</w:t>
            </w:r>
          </w:p>
        </w:tc>
        <w:tc>
          <w:tcPr>
            <w:tcW w:w="1260" w:type="dxa"/>
          </w:tcPr>
          <w:p w:rsidR="00E022A4" w:rsidRPr="00725485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4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рейтинг</w:t>
            </w:r>
          </w:p>
        </w:tc>
        <w:tc>
          <w:tcPr>
            <w:tcW w:w="1080" w:type="dxa"/>
          </w:tcPr>
          <w:p w:rsidR="00E022A4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всероссийском уровне</w:t>
            </w:r>
          </w:p>
          <w:p w:rsidR="00E022A4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A4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2A4" w:rsidRPr="009F4898" w:rsidRDefault="00E022A4" w:rsidP="00D668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(Колич </w:t>
            </w:r>
            <w:r w:rsidRPr="009F48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E022A4" w:rsidRPr="001C0D23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призовых мест</w:t>
            </w:r>
          </w:p>
        </w:tc>
        <w:tc>
          <w:tcPr>
            <w:tcW w:w="1080" w:type="dxa"/>
          </w:tcPr>
          <w:p w:rsidR="00E022A4" w:rsidRPr="0072548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Рейтинг</w:t>
            </w:r>
          </w:p>
        </w:tc>
        <w:tc>
          <w:tcPr>
            <w:tcW w:w="108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мест</w:t>
            </w:r>
          </w:p>
        </w:tc>
        <w:tc>
          <w:tcPr>
            <w:tcW w:w="1080" w:type="dxa"/>
          </w:tcPr>
          <w:p w:rsidR="00E022A4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рейтинг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E022A4" w:rsidRPr="00C370B1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СОШ с УИОП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III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СОШ им.В.Г.Шухова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Головчинская СОШ с УИОП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II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Безыменская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721FA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</w:t>
            </w: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Гора-Подольская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Дорогощанская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Козинская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Ив-Лисичанская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М-Орловская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Почаевская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-п/б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I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3" w:type="dxa"/>
          </w:tcPr>
          <w:p w:rsidR="00E022A4" w:rsidRPr="00C370B1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0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Смородинская СОШ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1/ л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Горьковская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Дунайская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Добросельская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Замостянская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1-Новостроевская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Косиловская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Порозовская ООШ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К-Лисичанская НОШ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022A4" w:rsidRPr="00F71B75">
        <w:trPr>
          <w:trHeight w:val="248"/>
        </w:trPr>
        <w:tc>
          <w:tcPr>
            <w:tcW w:w="566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3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B75">
              <w:rPr>
                <w:rFonts w:ascii="Times New Roman" w:hAnsi="Times New Roman" w:cs="Times New Roman"/>
                <w:sz w:val="20"/>
                <w:szCs w:val="20"/>
              </w:rPr>
              <w:t>Чапаевская НОШ</w:t>
            </w:r>
          </w:p>
        </w:tc>
        <w:tc>
          <w:tcPr>
            <w:tcW w:w="899" w:type="dxa"/>
          </w:tcPr>
          <w:p w:rsidR="00E022A4" w:rsidRPr="00F71B75" w:rsidRDefault="00E022A4" w:rsidP="00AC3B2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F71B7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E022A4" w:rsidRPr="00F71B75" w:rsidRDefault="00E022A4" w:rsidP="009F489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1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E022A4" w:rsidRPr="00F71B75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Pr="00F71B75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Default="00E022A4" w:rsidP="00D66820">
      <w:pPr>
        <w:jc w:val="right"/>
        <w:rPr>
          <w:rFonts w:ascii="Times New Roman" w:hAnsi="Times New Roman" w:cs="Times New Roman"/>
        </w:rPr>
      </w:pPr>
    </w:p>
    <w:p w:rsidR="00E022A4" w:rsidRPr="006B430B" w:rsidRDefault="00E022A4" w:rsidP="006B430B">
      <w:pPr>
        <w:rPr>
          <w:rFonts w:ascii="Times New Roman" w:hAnsi="Times New Roman" w:cs="Times New Roman"/>
          <w:sz w:val="16"/>
          <w:szCs w:val="16"/>
        </w:rPr>
      </w:pPr>
      <w:r w:rsidRPr="006B430B">
        <w:rPr>
          <w:rFonts w:ascii="Times New Roman" w:hAnsi="Times New Roman" w:cs="Times New Roman"/>
          <w:sz w:val="16"/>
          <w:szCs w:val="16"/>
        </w:rPr>
        <w:t>Исп.Т.Н.Милушкина</w:t>
      </w:r>
    </w:p>
    <w:p w:rsidR="00E022A4" w:rsidRPr="00D66820" w:rsidRDefault="00E022A4" w:rsidP="006B430B">
      <w:pPr>
        <w:rPr>
          <w:rFonts w:ascii="Times New Roman" w:hAnsi="Times New Roman" w:cs="Times New Roman"/>
        </w:rPr>
      </w:pPr>
    </w:p>
    <w:sectPr w:rsidR="00E022A4" w:rsidRPr="00D66820" w:rsidSect="00AD04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6FE"/>
    <w:rsid w:val="00055C0C"/>
    <w:rsid w:val="00077E3E"/>
    <w:rsid w:val="00087689"/>
    <w:rsid w:val="000F6C81"/>
    <w:rsid w:val="000F6E9F"/>
    <w:rsid w:val="0013003F"/>
    <w:rsid w:val="001C0D23"/>
    <w:rsid w:val="001C7310"/>
    <w:rsid w:val="002A5A2E"/>
    <w:rsid w:val="002D6F27"/>
    <w:rsid w:val="002E69A1"/>
    <w:rsid w:val="002F0969"/>
    <w:rsid w:val="002F3863"/>
    <w:rsid w:val="003336FE"/>
    <w:rsid w:val="00336930"/>
    <w:rsid w:val="003A3D81"/>
    <w:rsid w:val="0040578E"/>
    <w:rsid w:val="00465698"/>
    <w:rsid w:val="0047068D"/>
    <w:rsid w:val="00492D1D"/>
    <w:rsid w:val="00510A82"/>
    <w:rsid w:val="005C5B35"/>
    <w:rsid w:val="005F48AD"/>
    <w:rsid w:val="00622D5B"/>
    <w:rsid w:val="00641B65"/>
    <w:rsid w:val="0068541E"/>
    <w:rsid w:val="00691133"/>
    <w:rsid w:val="006B430B"/>
    <w:rsid w:val="006C1B12"/>
    <w:rsid w:val="006E1BC8"/>
    <w:rsid w:val="00721FA0"/>
    <w:rsid w:val="00725485"/>
    <w:rsid w:val="007827FB"/>
    <w:rsid w:val="0078605B"/>
    <w:rsid w:val="00793BE7"/>
    <w:rsid w:val="00795760"/>
    <w:rsid w:val="007979FC"/>
    <w:rsid w:val="007D3296"/>
    <w:rsid w:val="00833EDA"/>
    <w:rsid w:val="00847A93"/>
    <w:rsid w:val="008E5DAF"/>
    <w:rsid w:val="008E5EA4"/>
    <w:rsid w:val="009263EB"/>
    <w:rsid w:val="0093490E"/>
    <w:rsid w:val="0098741A"/>
    <w:rsid w:val="00993539"/>
    <w:rsid w:val="00995066"/>
    <w:rsid w:val="009D54C5"/>
    <w:rsid w:val="009F4898"/>
    <w:rsid w:val="00A1655F"/>
    <w:rsid w:val="00A25EC0"/>
    <w:rsid w:val="00AC3B21"/>
    <w:rsid w:val="00AD043E"/>
    <w:rsid w:val="00B05141"/>
    <w:rsid w:val="00C0253B"/>
    <w:rsid w:val="00C2383E"/>
    <w:rsid w:val="00C23FB1"/>
    <w:rsid w:val="00C32965"/>
    <w:rsid w:val="00C370B1"/>
    <w:rsid w:val="00CF08AA"/>
    <w:rsid w:val="00D24F36"/>
    <w:rsid w:val="00D35653"/>
    <w:rsid w:val="00D5735E"/>
    <w:rsid w:val="00D66820"/>
    <w:rsid w:val="00DB7F29"/>
    <w:rsid w:val="00DC0372"/>
    <w:rsid w:val="00DC2F72"/>
    <w:rsid w:val="00DD1417"/>
    <w:rsid w:val="00E022A4"/>
    <w:rsid w:val="00E60510"/>
    <w:rsid w:val="00EA11E2"/>
    <w:rsid w:val="00EC3DA7"/>
    <w:rsid w:val="00F60E8B"/>
    <w:rsid w:val="00F7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9A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336FE"/>
    <w:rPr>
      <w:rFonts w:cs="Calibri"/>
    </w:rPr>
  </w:style>
  <w:style w:type="table" w:styleId="TableGrid">
    <w:name w:val="Table Grid"/>
    <w:basedOn w:val="TableNormal"/>
    <w:uiPriority w:val="99"/>
    <w:rsid w:val="003336F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7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688</TotalTime>
  <Pages>4</Pages>
  <Words>431</Words>
  <Characters>2460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Устинова</cp:lastModifiedBy>
  <cp:revision>11</cp:revision>
  <cp:lastPrinted>2010-08-19T11:59:00Z</cp:lastPrinted>
  <dcterms:created xsi:type="dcterms:W3CDTF">2010-07-21T05:50:00Z</dcterms:created>
  <dcterms:modified xsi:type="dcterms:W3CDTF">2010-08-31T10:02:00Z</dcterms:modified>
</cp:coreProperties>
</file>